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76319" w14:textId="77777777" w:rsidR="008E6444" w:rsidRDefault="008E6444" w:rsidP="008E64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Juliana COLYN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03D19BD7" w14:textId="77777777" w:rsidR="008E6444" w:rsidRDefault="008E6444" w:rsidP="008E64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542DFF" w14:textId="77777777" w:rsidR="008E6444" w:rsidRDefault="008E6444" w:rsidP="008E64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754D88" w14:textId="77777777" w:rsidR="008E6444" w:rsidRDefault="008E6444" w:rsidP="008E64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Mother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Colyn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Newbury, Berkshire(q.v.).</w:t>
      </w:r>
    </w:p>
    <w:p w14:paraId="3A2C0F3B" w14:textId="77777777" w:rsidR="008E6444" w:rsidRDefault="008E6444" w:rsidP="008E64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(“Early Berkshire Wills, from the P.C.C. ante 1558” taken from the “Berkshire, Buckinghamshire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Archaeological Journal” vol.20 pp.61-2)</w:t>
      </w:r>
    </w:p>
    <w:p w14:paraId="47512672" w14:textId="77777777" w:rsidR="008E6444" w:rsidRDefault="008E6444" w:rsidP="008E64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3CBF5B" w14:textId="77777777" w:rsidR="008E6444" w:rsidRDefault="008E6444" w:rsidP="008E64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85B4AA" w14:textId="77777777" w:rsidR="008E6444" w:rsidRDefault="008E6444" w:rsidP="008E64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Mar.1460</w:t>
      </w:r>
      <w:r>
        <w:rPr>
          <w:rFonts w:ascii="Times New Roman" w:hAnsi="Times New Roman" w:cs="Times New Roman"/>
          <w:sz w:val="24"/>
          <w:szCs w:val="24"/>
        </w:rPr>
        <w:tab/>
        <w:t>William bequeathed her 10s in his Will.   (ibid.)</w:t>
      </w:r>
    </w:p>
    <w:p w14:paraId="2C70B6D9" w14:textId="77777777" w:rsidR="008E6444" w:rsidRDefault="008E6444" w:rsidP="008E64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237B8B" w14:textId="77777777" w:rsidR="008E6444" w:rsidRDefault="008E6444" w:rsidP="008E64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478619" w14:textId="77777777" w:rsidR="008E6444" w:rsidRDefault="008E6444" w:rsidP="008E64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2022</w:t>
      </w:r>
    </w:p>
    <w:p w14:paraId="4EE5F9D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3CE47" w14:textId="77777777" w:rsidR="008E6444" w:rsidRDefault="008E6444" w:rsidP="009139A6">
      <w:r>
        <w:separator/>
      </w:r>
    </w:p>
  </w:endnote>
  <w:endnote w:type="continuationSeparator" w:id="0">
    <w:p w14:paraId="45B60386" w14:textId="77777777" w:rsidR="008E6444" w:rsidRDefault="008E64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DC4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0BE9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643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EB0FA" w14:textId="77777777" w:rsidR="008E6444" w:rsidRDefault="008E6444" w:rsidP="009139A6">
      <w:r>
        <w:separator/>
      </w:r>
    </w:p>
  </w:footnote>
  <w:footnote w:type="continuationSeparator" w:id="0">
    <w:p w14:paraId="2859378C" w14:textId="77777777" w:rsidR="008E6444" w:rsidRDefault="008E64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682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AD3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597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444"/>
    <w:rsid w:val="000666E0"/>
    <w:rsid w:val="002510B7"/>
    <w:rsid w:val="005C130B"/>
    <w:rsid w:val="00826F5C"/>
    <w:rsid w:val="008E6444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46F94"/>
  <w15:chartTrackingRefBased/>
  <w15:docId w15:val="{A58431A8-E865-4C06-95E3-B6BABF0C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2022-04-27T10:59:00Z</dcterms:created>
  <dcterms:modified xsi:type="dcterms:W3CDTF">2022-04-27T10:59:00Z</dcterms:modified>
</cp:coreProperties>
</file>